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837B" w14:textId="77777777" w:rsidR="00183B6F" w:rsidRDefault="00183B6F" w:rsidP="00183B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DARRELL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537FCCF1" w14:textId="77777777" w:rsidR="00183B6F" w:rsidRDefault="00183B6F" w:rsidP="00183B6F">
      <w:pPr>
        <w:rPr>
          <w:rFonts w:ascii="Times New Roman" w:hAnsi="Times New Roman" w:cs="Times New Roman"/>
          <w:sz w:val="24"/>
          <w:szCs w:val="24"/>
        </w:rPr>
      </w:pPr>
    </w:p>
    <w:p w14:paraId="68E6096C" w14:textId="77777777" w:rsidR="00183B6F" w:rsidRDefault="00183B6F" w:rsidP="00183B6F">
      <w:pPr>
        <w:rPr>
          <w:rFonts w:ascii="Times New Roman" w:hAnsi="Times New Roman" w:cs="Times New Roman"/>
          <w:sz w:val="24"/>
          <w:szCs w:val="24"/>
        </w:rPr>
      </w:pPr>
    </w:p>
    <w:p w14:paraId="5C046633" w14:textId="77777777" w:rsidR="00183B6F" w:rsidRDefault="00183B6F" w:rsidP="00183B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May1422</w:t>
      </w:r>
      <w:r>
        <w:rPr>
          <w:rFonts w:ascii="Times New Roman" w:hAnsi="Times New Roman" w:cs="Times New Roman"/>
          <w:sz w:val="24"/>
          <w:szCs w:val="24"/>
        </w:rPr>
        <w:tab/>
        <w:t xml:space="preserve"> He was appointed Sheriff of Kent.    (C.F.R. 1413-22 p.420)</w:t>
      </w:r>
    </w:p>
    <w:p w14:paraId="2FD196EF" w14:textId="77777777" w:rsidR="00183B6F" w:rsidRDefault="00183B6F" w:rsidP="00183B6F">
      <w:pPr>
        <w:rPr>
          <w:rFonts w:ascii="Times New Roman" w:hAnsi="Times New Roman" w:cs="Times New Roman"/>
          <w:sz w:val="24"/>
          <w:szCs w:val="24"/>
        </w:rPr>
      </w:pPr>
    </w:p>
    <w:p w14:paraId="16981197" w14:textId="77777777" w:rsidR="00183B6F" w:rsidRDefault="00183B6F" w:rsidP="00183B6F">
      <w:pPr>
        <w:rPr>
          <w:rFonts w:ascii="Times New Roman" w:hAnsi="Times New Roman" w:cs="Times New Roman"/>
          <w:sz w:val="24"/>
          <w:szCs w:val="24"/>
        </w:rPr>
      </w:pPr>
    </w:p>
    <w:p w14:paraId="62E77B43" w14:textId="77777777" w:rsidR="00183B6F" w:rsidRDefault="00183B6F" w:rsidP="00183B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2021</w:t>
      </w:r>
    </w:p>
    <w:p w14:paraId="657096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24660" w14:textId="77777777" w:rsidR="00183B6F" w:rsidRDefault="00183B6F" w:rsidP="009139A6">
      <w:r>
        <w:separator/>
      </w:r>
    </w:p>
  </w:endnote>
  <w:endnote w:type="continuationSeparator" w:id="0">
    <w:p w14:paraId="7E7F81E8" w14:textId="77777777" w:rsidR="00183B6F" w:rsidRDefault="00183B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E3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9A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55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99BF2" w14:textId="77777777" w:rsidR="00183B6F" w:rsidRDefault="00183B6F" w:rsidP="009139A6">
      <w:r>
        <w:separator/>
      </w:r>
    </w:p>
  </w:footnote>
  <w:footnote w:type="continuationSeparator" w:id="0">
    <w:p w14:paraId="77644DC1" w14:textId="77777777" w:rsidR="00183B6F" w:rsidRDefault="00183B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8FC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531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034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B6F"/>
    <w:rsid w:val="000666E0"/>
    <w:rsid w:val="00183B6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DAEB9"/>
  <w15:chartTrackingRefBased/>
  <w15:docId w15:val="{A0047793-4B29-4E14-9E64-135ABC9D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B6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2022-01-16T21:11:00Z</dcterms:created>
  <dcterms:modified xsi:type="dcterms:W3CDTF">2022-01-16T21:12:00Z</dcterms:modified>
</cp:coreProperties>
</file>